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9A0E4" w14:textId="77777777" w:rsidR="00DF463F" w:rsidRDefault="00DF463F" w:rsidP="00DF46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FERIBY</w:t>
      </w:r>
      <w:r>
        <w:rPr>
          <w:rFonts w:cs="Times New Roman"/>
          <w:szCs w:val="24"/>
        </w:rPr>
        <w:t xml:space="preserve">         (fl.1433)</w:t>
      </w:r>
    </w:p>
    <w:p w14:paraId="681E1096" w14:textId="77777777" w:rsidR="00DF463F" w:rsidRDefault="00DF463F" w:rsidP="00DF463F">
      <w:pPr>
        <w:pStyle w:val="NoSpacing"/>
        <w:rPr>
          <w:rFonts w:cs="Times New Roman"/>
          <w:szCs w:val="24"/>
        </w:rPr>
      </w:pPr>
    </w:p>
    <w:p w14:paraId="646F2873" w14:textId="77777777" w:rsidR="00DF463F" w:rsidRDefault="00DF463F" w:rsidP="00DF463F">
      <w:pPr>
        <w:pStyle w:val="NoSpacing"/>
        <w:rPr>
          <w:rFonts w:cs="Times New Roman"/>
          <w:szCs w:val="24"/>
        </w:rPr>
      </w:pPr>
    </w:p>
    <w:p w14:paraId="176FBB71" w14:textId="77777777" w:rsidR="00DF463F" w:rsidRDefault="00DF463F" w:rsidP="00DF46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Dec.1433</w:t>
      </w:r>
      <w:r>
        <w:rPr>
          <w:rFonts w:cs="Times New Roman"/>
          <w:szCs w:val="24"/>
        </w:rPr>
        <w:tab/>
        <w:t>He was on a commission to distribute a tax allowance of £61 7s 4½d in</w:t>
      </w:r>
    </w:p>
    <w:p w14:paraId="3476949A" w14:textId="77777777" w:rsidR="00DF463F" w:rsidRDefault="00DF463F" w:rsidP="00DF46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Warwickshire.     (C.F.R. 1430-37 p.187)</w:t>
      </w:r>
    </w:p>
    <w:p w14:paraId="442F946A" w14:textId="77777777" w:rsidR="00DF463F" w:rsidRDefault="00DF463F" w:rsidP="00DF463F">
      <w:pPr>
        <w:pStyle w:val="NoSpacing"/>
        <w:rPr>
          <w:rFonts w:cs="Times New Roman"/>
          <w:szCs w:val="24"/>
        </w:rPr>
      </w:pPr>
    </w:p>
    <w:p w14:paraId="705D7062" w14:textId="77777777" w:rsidR="00DF463F" w:rsidRDefault="00DF463F" w:rsidP="00DF463F">
      <w:pPr>
        <w:pStyle w:val="NoSpacing"/>
        <w:rPr>
          <w:rFonts w:cs="Times New Roman"/>
          <w:szCs w:val="24"/>
        </w:rPr>
      </w:pPr>
    </w:p>
    <w:p w14:paraId="4BAD638D" w14:textId="77777777" w:rsidR="00DF463F" w:rsidRDefault="00DF463F" w:rsidP="00DF46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May 2025</w:t>
      </w:r>
    </w:p>
    <w:p w14:paraId="167BF73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E2F03" w14:textId="77777777" w:rsidR="00DF463F" w:rsidRDefault="00DF463F" w:rsidP="009139A6">
      <w:r>
        <w:separator/>
      </w:r>
    </w:p>
  </w:endnote>
  <w:endnote w:type="continuationSeparator" w:id="0">
    <w:p w14:paraId="5B46D19C" w14:textId="77777777" w:rsidR="00DF463F" w:rsidRDefault="00DF46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2C8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AFD1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14B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D39F7" w14:textId="77777777" w:rsidR="00DF463F" w:rsidRDefault="00DF463F" w:rsidP="009139A6">
      <w:r>
        <w:separator/>
      </w:r>
    </w:p>
  </w:footnote>
  <w:footnote w:type="continuationSeparator" w:id="0">
    <w:p w14:paraId="039D0FB6" w14:textId="77777777" w:rsidR="00DF463F" w:rsidRDefault="00DF46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512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62B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9E3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63F"/>
    <w:rsid w:val="000666E0"/>
    <w:rsid w:val="000A2E7A"/>
    <w:rsid w:val="001307AC"/>
    <w:rsid w:val="00190DFA"/>
    <w:rsid w:val="002510B7"/>
    <w:rsid w:val="00270799"/>
    <w:rsid w:val="002737D5"/>
    <w:rsid w:val="002A337F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DF463F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1B3BC"/>
  <w15:chartTrackingRefBased/>
  <w15:docId w15:val="{5668013C-114F-4795-A0B8-E557D34BF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2025-05-13T20:34:00Z</dcterms:created>
  <dcterms:modified xsi:type="dcterms:W3CDTF">2025-05-13T20:35:00Z</dcterms:modified>
</cp:coreProperties>
</file>